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019E7" w14:textId="77777777" w:rsidR="0012763F" w:rsidRDefault="0012763F" w:rsidP="0012763F">
      <w:pPr>
        <w:pStyle w:val="NoSpacing"/>
      </w:pPr>
      <w:r>
        <w:rPr>
          <w:u w:val="single"/>
        </w:rPr>
        <w:t>Robert MILDENALE</w:t>
      </w:r>
      <w:r>
        <w:t xml:space="preserve">      </w:t>
      </w:r>
      <w:proofErr w:type="gramStart"/>
      <w:r>
        <w:t xml:space="preserve">   (</w:t>
      </w:r>
      <w:proofErr w:type="gramEnd"/>
      <w:r>
        <w:t>fl.1448)</w:t>
      </w:r>
    </w:p>
    <w:p w14:paraId="194EA8A3" w14:textId="77777777" w:rsidR="0012763F" w:rsidRDefault="0012763F" w:rsidP="0012763F">
      <w:pPr>
        <w:pStyle w:val="NoSpacing"/>
      </w:pPr>
    </w:p>
    <w:p w14:paraId="79A8270A" w14:textId="77777777" w:rsidR="0012763F" w:rsidRDefault="0012763F" w:rsidP="0012763F">
      <w:pPr>
        <w:pStyle w:val="NoSpacing"/>
      </w:pPr>
    </w:p>
    <w:p w14:paraId="42EEA2D1" w14:textId="77777777" w:rsidR="0012763F" w:rsidRDefault="0012763F" w:rsidP="0012763F">
      <w:pPr>
        <w:pStyle w:val="NoSpacing"/>
      </w:pPr>
      <w:r>
        <w:tab/>
        <w:t>1448</w:t>
      </w:r>
      <w:r>
        <w:tab/>
        <w:t xml:space="preserve">He and John Philipp of London, grocer(q.v.) made a plaint of debt </w:t>
      </w:r>
    </w:p>
    <w:p w14:paraId="57E91340" w14:textId="77777777" w:rsidR="0012763F" w:rsidRDefault="0012763F" w:rsidP="0012763F">
      <w:pPr>
        <w:pStyle w:val="NoSpacing"/>
        <w:ind w:left="1440"/>
      </w:pPr>
      <w:r>
        <w:t>against William Symondson of York, bowyer(q.v.), and Christopher Burley of York, merchant(q.v.).</w:t>
      </w:r>
    </w:p>
    <w:p w14:paraId="23946A99" w14:textId="77777777" w:rsidR="0012763F" w:rsidRDefault="0012763F" w:rsidP="0012763F">
      <w:pPr>
        <w:pStyle w:val="NoSpacing"/>
      </w:pPr>
      <w:r>
        <w:tab/>
      </w:r>
      <w:r>
        <w:tab/>
        <w:t xml:space="preserve">( </w:t>
      </w:r>
      <w:hyperlink r:id="rId6" w:history="1">
        <w:r w:rsidRPr="00FC32AA">
          <w:rPr>
            <w:rStyle w:val="Hyperlink"/>
          </w:rPr>
          <w:t>https://waalt.uh.edu/index.php/CP40/748</w:t>
        </w:r>
      </w:hyperlink>
      <w:r>
        <w:t xml:space="preserve"> )</w:t>
      </w:r>
    </w:p>
    <w:p w14:paraId="0FCA3C16" w14:textId="77777777" w:rsidR="0012763F" w:rsidRDefault="0012763F" w:rsidP="0012763F">
      <w:pPr>
        <w:pStyle w:val="NoSpacing"/>
      </w:pPr>
    </w:p>
    <w:p w14:paraId="5C6FDCED" w14:textId="77777777" w:rsidR="0012763F" w:rsidRDefault="0012763F" w:rsidP="0012763F">
      <w:pPr>
        <w:pStyle w:val="NoSpacing"/>
      </w:pPr>
    </w:p>
    <w:p w14:paraId="4A7B4E22" w14:textId="77777777" w:rsidR="0012763F" w:rsidRDefault="0012763F" w:rsidP="0012763F">
      <w:pPr>
        <w:pStyle w:val="NoSpacing"/>
      </w:pPr>
      <w:r>
        <w:t>28 November 2024</w:t>
      </w:r>
    </w:p>
    <w:p w14:paraId="5714E6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48F03" w14:textId="77777777" w:rsidR="0012763F" w:rsidRDefault="0012763F" w:rsidP="009139A6">
      <w:r>
        <w:separator/>
      </w:r>
    </w:p>
  </w:endnote>
  <w:endnote w:type="continuationSeparator" w:id="0">
    <w:p w14:paraId="13D33077" w14:textId="77777777" w:rsidR="0012763F" w:rsidRDefault="001276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65A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2D4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9E6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F73E7" w14:textId="77777777" w:rsidR="0012763F" w:rsidRDefault="0012763F" w:rsidP="009139A6">
      <w:r>
        <w:separator/>
      </w:r>
    </w:p>
  </w:footnote>
  <w:footnote w:type="continuationSeparator" w:id="0">
    <w:p w14:paraId="2441E13E" w14:textId="77777777" w:rsidR="0012763F" w:rsidRDefault="001276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370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9E6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0CA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63F"/>
    <w:rsid w:val="00030B35"/>
    <w:rsid w:val="000666E0"/>
    <w:rsid w:val="0012763F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9332E"/>
  <w15:chartTrackingRefBased/>
  <w15:docId w15:val="{87CCCCB2-75F0-4800-9625-22A4D82D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276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2024-11-28T11:12:00Z</dcterms:created>
  <dcterms:modified xsi:type="dcterms:W3CDTF">2024-11-28T11:12:00Z</dcterms:modified>
</cp:coreProperties>
</file>